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"/>
    <w:bookmarkStart w:id="1" w:name="OLE_LINK2"/>
    <w:p w:rsidR="009B4B34" w:rsidRPr="003F0E44" w:rsidRDefault="009B4B34">
      <w:pPr>
        <w:rPr>
          <w:color w:val="FF0000"/>
        </w:rPr>
      </w:pPr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  <w:r>
        <w:rPr>
          <w:noProof/>
        </w:rPr>
        <w:pict>
          <v:group id="_x0000_s1026" editas="canvas" style="position:absolute;margin-left:-36pt;margin-top:0;width:531pt;height:797.65pt;z-index:251658240;mso-position-horizontal-relative:text;mso-position-vertical-relative:text" coordorigin="697,1417" coordsize="10620,1595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97;top:1417;width:10620;height:15953" o:preferrelative="f">
              <v:fill o:detectmouseclick="t"/>
              <v:path o:extrusionok="t" o:connecttype="none"/>
              <o:lock v:ext="edit" text="t"/>
            </v:shape>
            <v:shape id="_x0000_s1028" style="position:absolute;left:784;top:14113;width:9869;height:263" coordsize="19738,526" path="m19738,526r,-526l,,,526e" filled="f" strokecolor="#959595" strokeweight=".95pt">
              <v:path arrowok="t"/>
            </v:shape>
            <v:shape id="_x0000_s1029" style="position:absolute;left:774;top:2337;width:9869;height:243" coordsize="19738,485" path="m,l,485r19738,l19738,e" filled="f" strokecolor="#959595" strokeweight=".95pt">
              <v:path arrowok="t"/>
            </v:shape>
            <v:shape id="_x0000_s1030" style="position:absolute;left:794;top:3266;width:9869;height:262" coordsize="19737,526" path="m19737,526r,-526l,,,526e" filled="f" strokecolor="#959595" strokeweight=".95pt">
              <v:path arrowok="t"/>
            </v:shape>
            <v:line id="_x0000_s1031" style="position:absolute;flip:y" from="10663,3528" to="10664,3875" strokecolor="#959595" strokeweight=".95pt"/>
            <v:line id="_x0000_s1032" style="position:absolute;flip:y" from="10643,1990" to="10644,2337" strokecolor="#959595" strokeweight=".95pt"/>
            <v:line id="_x0000_s1033" style="position:absolute;flip:y" from="10653,5059" to="10654,5406" strokecolor="#959595" strokeweight=".95pt"/>
            <v:shape id="_x0000_s1034" style="position:absolute;left:784;top:5406;width:9869;height:243" coordsize="19738,486" path="m,l,486r19738,l19738,e" filled="f" strokecolor="#959595" strokeweight=".95pt">
              <v:path arrowok="t"/>
            </v:shape>
            <v:shape id="_x0000_s1035" style="position:absolute;left:784;top:4796;width:9869;height:263" coordsize="19738,525" path="m19738,525r,-525l,,,525e" filled="f" strokecolor="#959595" strokeweight=".95pt">
              <v:path arrowok="t"/>
            </v:shape>
            <v:shape id="_x0000_s1036" style="position:absolute;left:803;top:6335;width:9869;height:263" coordsize="19738,526" path="m19738,526r,-526l,,,526e" filled="f" strokecolor="#959595" strokeweight=".95pt">
              <v:path arrowok="t"/>
            </v:shape>
            <v:shape id="_x0000_s1037" style="position:absolute;left:803;top:6944;width:9869;height:243" coordsize="19738,485" path="m,l,485r19738,l19738,e" filled="f" strokecolor="#959595" strokeweight=".95pt">
              <v:path arrowok="t"/>
            </v:shape>
            <v:line id="_x0000_s1038" style="position:absolute;flip:y" from="10672,6598" to="10673,6944" strokecolor="#959595" strokeweight=".95pt"/>
            <v:shape id="_x0000_s1039" style="position:absolute;left:794;top:3875;width:9869;height:243" coordsize="19737,485" path="m,l,485r19737,l19737,e" filled="f" strokecolor="#959595" strokeweight=".95pt">
              <v:path arrowok="t"/>
            </v:shape>
            <v:line id="_x0000_s1040" style="position:absolute" from="794,3528" to="795,3875" strokecolor="#959595" strokeweight=".95pt"/>
            <v:line id="_x0000_s1041" style="position:absolute" from="774,1990" to="775,2337" strokecolor="#959595" strokeweight=".95pt"/>
            <v:line id="_x0000_s1042" style="position:absolute" from="784,5059" to="785,5406" strokecolor="#959595" strokeweight=".95pt"/>
            <v:line id="_x0000_s1043" style="position:absolute" from="803,6598" to="804,6944" strokecolor="#959595" strokeweight=".95pt"/>
            <v:shape id="_x0000_s1044" style="position:absolute;left:813;top:8446;width:9869;height:243" coordsize="19738,486" path="m,l,486r19738,l19738,e" filled="f" strokecolor="#959595" strokeweight=".95pt">
              <v:path arrowok="t"/>
            </v:shape>
            <v:shape id="_x0000_s1045" style="position:absolute;left:813;top:7836;width:9869;height:263" coordsize="19738,526" path="m19738,526r,-526l,,,526e" filled="f" strokecolor="#959595" strokeweight=".95pt">
              <v:path arrowok="t"/>
            </v:shape>
            <v:line id="_x0000_s1046" style="position:absolute" from="813,8099" to="814,8446" strokecolor="#959595" strokeweight=".95pt"/>
            <v:shape id="_x0000_s1047" style="position:absolute;left:798;top:9403;width:9869;height:263" coordsize="19737,525" path="m19737,525r,-525l,,,525e" filled="f" strokecolor="#959595" strokeweight=".95pt">
              <v:path arrowok="t"/>
            </v:shape>
            <v:shape id="_x0000_s1048" style="position:absolute;left:798;top:10013;width:9869;height:242" coordsize="19737,485" path="m,l,485r19737,l19737,e" filled="f" strokecolor="#959595" strokeweight=".95pt">
              <v:path arrowok="t"/>
            </v:shape>
            <v:shape id="_x0000_s1049" style="position:absolute;left:808;top:11052;width:9869;height:262" coordsize="19738,525" path="m19738,525r,-525l,,,525e" filled="f" strokecolor="#959595" strokeweight=".95pt">
              <v:path arrowok="t"/>
            </v:shape>
            <v:line id="_x0000_s1050" style="position:absolute" from="798,9666" to="799,10013" strokecolor="#959595" strokeweight=".95pt"/>
            <v:shape id="_x0000_s1051" style="position:absolute;left:808;top:11662;width:9869;height:242" coordsize="19738,485" path="m,l,485r19738,l19738,e" filled="f" strokecolor="#959595" strokeweight=".95pt">
              <v:path arrowok="t"/>
            </v:shape>
            <v:shape id="_x0000_s1052" style="position:absolute;left:765;top:13184;width:9869;height:243" coordsize="19737,486" path="m,l,486r19737,l19737,e" filled="f" strokecolor="#959595" strokeweight=".95pt">
              <v:path arrowok="t"/>
            </v:shape>
            <v:shape id="_x0000_s1053" style="position:absolute;left:765;top:12574;width:9869;height:263" coordsize="19737,526" path="m19737,526r,-526l,,,526e" filled="f" strokecolor="#959595" strokeweight=".95pt">
              <v:path arrowok="t"/>
            </v:shape>
            <v:line id="_x0000_s1054" style="position:absolute" from="765,12837" to="766,13184" strokecolor="#959595" strokeweight=".95pt"/>
            <v:shape id="_x0000_s1055" style="position:absolute;left:774;top:1727;width:9869;height:263" coordsize="19738,526" path="m19738,526r,-526l,,,526e" filled="f" strokecolor="#959595" strokeweight=".95pt">
              <v:path arrowok="t"/>
            </v:shape>
            <v:shape id="_x0000_s1056" style="position:absolute;left:784;top:14723;width:9869;height:242" coordsize="19738,486" path="m,l,486r19738,l19738,e" filled="f" strokecolor="#959595" strokeweight=".95pt">
              <v:path arrowok="t"/>
            </v:shape>
            <v:line id="_x0000_s1057" style="position:absolute" from="784,14376" to="785,14723" strokecolor="#959595" strokeweight=".95pt"/>
            <v:line id="_x0000_s1058" style="position:absolute" from="808,11314" to="809,11662" strokecolor="#959595" strokeweight=".95pt"/>
            <v:line id="_x0000_s1059" style="position:absolute;flip:y" from="10682,8099" to="10683,8446" strokecolor="#959595" strokeweight=".95pt"/>
            <v:line id="_x0000_s1060" style="position:absolute;flip:y" from="10667,9666" to="10668,10013" strokecolor="#959595" strokeweight=".95pt"/>
            <v:line id="_x0000_s1061" style="position:absolute;flip:y" from="10634,12837" to="10635,13184" strokecolor="#959595" strokeweight=".95pt"/>
            <v:line id="_x0000_s1062" style="position:absolute;flip:y" from="10653,14376" to="10654,14723" strokecolor="#959595" strokeweight=".95pt"/>
            <v:line id="_x0000_s1063" style="position:absolute;flip:y" from="10677,11314" to="10678,11662" strokecolor="#959595" strokeweight=".95pt"/>
            <v:line id="_x0000_s1064" style="position:absolute" from="803,6598" to="10672,6599" strokecolor="#959595" strokeweight=".95pt"/>
            <v:line id="_x0000_s1065" style="position:absolute" from="794,3875" to="10663,3876" strokecolor="#959595" strokeweight=".95pt"/>
            <v:line id="_x0000_s1066" style="position:absolute" from="794,3528" to="10663,3529" strokecolor="#959595" strokeweight=".95pt"/>
            <v:line id="_x0000_s1067" style="position:absolute" from="808,11314" to="10677,11315" strokecolor="#959595" strokeweight=".95pt"/>
            <v:line id="_x0000_s1068" style="position:absolute" from="808,11662" to="10677,11663" strokecolor="#959595" strokeweight=".95pt"/>
            <v:line id="_x0000_s1069" style="position:absolute" from="765,12837" to="10634,12838" strokecolor="#959595" strokeweight=".95pt"/>
            <v:line id="_x0000_s1070" style="position:absolute" from="765,13184" to="10634,13185" strokecolor="#959595" strokeweight=".95pt"/>
            <v:line id="_x0000_s1071" style="position:absolute" from="784,14376" to="10653,14377" strokecolor="#959595" strokeweight=".95pt"/>
            <v:line id="_x0000_s1072" style="position:absolute" from="784,14723" to="10653,14724" strokecolor="#959595" strokeweight=".95pt"/>
            <v:line id="_x0000_s1073" style="position:absolute" from="798,9666" to="10667,9667" strokecolor="#959595" strokeweight=".95pt"/>
            <v:line id="_x0000_s1074" style="position:absolute" from="798,10013" to="10667,10014" strokecolor="#959595" strokeweight=".95pt"/>
            <v:line id="_x0000_s1075" style="position:absolute" from="813,8446" to="10682,8447" strokecolor="#959595" strokeweight=".95pt"/>
            <v:line id="_x0000_s1076" style="position:absolute" from="813,8099" to="10682,8100" strokecolor="#959595" strokeweight=".95pt"/>
            <v:line id="_x0000_s1077" style="position:absolute" from="784,5406" to="10653,5407" strokecolor="#959595" strokeweight=".95pt"/>
            <v:line id="_x0000_s1078" style="position:absolute" from="784,5059" to="10653,5060" strokecolor="#959595" strokeweight=".95pt"/>
            <v:line id="_x0000_s1079" style="position:absolute" from="803,6944" to="10672,6945" strokecolor="#959595" strokeweight=".95pt"/>
            <v:line id="_x0000_s1080" style="position:absolute" from="774,1990" to="10643,1991" strokecolor="#959595" strokeweight=".95pt"/>
            <v:line id="_x0000_s1081" style="position:absolute" from="774,2337" to="10643,2338" strokecolor="#959595" strokeweight=".95pt"/>
            <v:rect id="_x0000_s1082" style="position:absolute;left:1251;top:1515;width:9346;height:1155" filled="f" stroked="f">
              <v:textbox style="mso-next-textbox:#_x0000_s1082;mso-fit-shape-to-text:t" inset="0,0,0,0">
                <w:txbxContent>
                  <w:p w:rsidR="009B4B34" w:rsidRPr="003361F4" w:rsidRDefault="009B4B34">
                    <w:pPr>
                      <w:rPr>
                        <w:rFonts w:ascii="Nurhan Uz" w:hAnsi="Nurhan Uz"/>
                      </w:rPr>
                    </w:pPr>
                    <w: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</w:t>
                    </w: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</w:txbxContent>
              </v:textbox>
            </v:rect>
            <v:rect id="_x0000_s1083" style="position:absolute;left:1348;top:3054;width:9429;height:1155" filled="f" stroked="f">
              <v:textbox style="mso-next-textbox:#_x0000_s1083;mso-fit-shape-to-text:t" inset="0,0,0,0">
                <w:txbxContent>
                  <w:p w:rsidR="009B4B34" w:rsidRPr="00A866EF" w:rsidRDefault="009B4B34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</w:txbxContent>
              </v:textbox>
            </v:rect>
            <v:rect id="_x0000_s1084" style="position:absolute;left:1262;top:4546;width:9335;height:1155" filled="f" stroked="f">
              <v:textbox style="mso-next-textbox:#_x0000_s1084;mso-fit-shape-to-text:t" inset="0,0,0,0">
                <w:txbxContent>
                  <w:p w:rsidR="009B4B34" w:rsidRPr="00A866EF" w:rsidRDefault="009B4B34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</w:txbxContent>
              </v:textbox>
            </v:rect>
            <v:rect id="_x0000_s1085" style="position:absolute;left:1190;top:6110;width:8838;height:2310;mso-wrap-style:none" filled="f" stroked="f">
              <v:textbox style="mso-next-textbox:#_x0000_s1085;mso-fit-shape-to-text:t" inset="0,0,0,0">
                <w:txbxContent>
                  <w:p w:rsidR="009B4B34" w:rsidRPr="00A866EF" w:rsidRDefault="009B4B34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</w:txbxContent>
              </v:textbox>
            </v:rect>
            <v:rect id="_x0000_s1086" style="position:absolute;left:1325;top:7628;width:9272;height:1155" filled="f" stroked="f">
              <v:textbox style="mso-next-textbox:#_x0000_s1086;mso-fit-shape-to-text:t" inset="0,0,0,0">
                <w:txbxContent>
                  <w:p w:rsidR="009B4B34" w:rsidRPr="00A866EF" w:rsidRDefault="009B4B34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</w:txbxContent>
              </v:textbox>
            </v:rect>
            <v:rect id="_x0000_s1087" style="position:absolute;left:1316;top:9179;width:9461;height:1155" filled="f" stroked="f">
              <v:textbox style="mso-next-textbox:#_x0000_s1087;mso-fit-shape-to-text:t" inset="0,0,0,0">
                <w:txbxContent>
                  <w:p w:rsidR="009B4B34" w:rsidRPr="00A866EF" w:rsidRDefault="009B4B34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</w:txbxContent>
              </v:textbox>
            </v:rect>
            <v:rect id="_x0000_s1088" style="position:absolute;left:1263;top:10857;width:9409;height:1421" filled="f" stroked="f">
              <v:textbox style="mso-next-textbox:#_x0000_s1088;mso-fit-shape-to-text:t" inset="0,0,0,0">
                <w:txbxContent>
                  <w:p w:rsidR="009B4B34" w:rsidRPr="00A866EF" w:rsidRDefault="009B4B34" w:rsidP="00233541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  <w:p w:rsidR="009B4B34" w:rsidRPr="003361F4" w:rsidRDefault="009B4B34" w:rsidP="003361F4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89" style="position:absolute;left:1263;top:12360;width:9371;height:1421" filled="f" stroked="f">
              <v:textbox style="mso-next-textbox:#_x0000_s1089;mso-fit-shape-to-text:t" inset="0,0,0,0">
                <w:txbxContent>
                  <w:p w:rsidR="009B4B34" w:rsidRPr="00A866EF" w:rsidRDefault="009B4B34" w:rsidP="00233541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  <w:p w:rsidR="009B4B34" w:rsidRPr="00233541" w:rsidRDefault="009B4B34" w:rsidP="00233541">
                    <w:pPr>
                      <w:rPr>
                        <w:szCs w:val="74"/>
                      </w:rPr>
                    </w:pPr>
                  </w:p>
                </w:txbxContent>
              </v:textbox>
            </v:rect>
            <v:rect id="_x0000_s1090" style="position:absolute;left:1118;top:13905;width:9550;height:2310" filled="f" stroked="f">
              <v:textbox style="mso-next-textbox:#_x0000_s1090;mso-fit-shape-to-text:t" inset="0,0,0,0">
                <w:txbxContent>
                  <w:p w:rsidR="009B4B34" w:rsidRPr="00A866EF" w:rsidRDefault="009B4B34" w:rsidP="00233541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  <w:r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>l l l l l l l l l l l l l l l l</w:t>
                    </w:r>
                    <w:r w:rsidRPr="003361F4">
                      <w:rPr>
                        <w:rFonts w:ascii="Nurhan Uz" w:hAnsi="Nurhan Uz" w:cs="Hand writing Mutlu"/>
                        <w:color w:val="797979"/>
                        <w:sz w:val="74"/>
                        <w:szCs w:val="74"/>
                        <w:lang w:val="en-US"/>
                      </w:rPr>
                      <w:t xml:space="preserve">   </w:t>
                    </w:r>
                    <w:r w:rsidRPr="003361F4">
                      <w:rPr>
                        <w:rFonts w:ascii="Nurhan Uz" w:hAnsi="Nurhan Uz" w:cs="Hand writing Mutlu"/>
                        <w:sz w:val="74"/>
                        <w:szCs w:val="74"/>
                        <w:lang w:val="en-US"/>
                      </w:rPr>
                      <w:t xml:space="preserve">           </w:t>
                    </w:r>
                  </w:p>
                  <w:p w:rsidR="009B4B34" w:rsidRPr="00A866EF" w:rsidRDefault="009B4B34">
                    <w:pPr>
                      <w:rPr>
                        <w:rFonts w:ascii="Hand writing Mutlu" w:hAnsi="Hand writing Mutlu" w:cs="Hand writing Mutlu"/>
                        <w:color w:val="797979"/>
                        <w:sz w:val="74"/>
                        <w:szCs w:val="74"/>
                        <w:lang w:val="en-US"/>
                      </w:rPr>
                    </w:pPr>
                  </w:p>
                </w:txbxContent>
              </v:textbox>
            </v:rect>
          </v:group>
        </w:pict>
      </w:r>
    </w:p>
    <w:sectPr w:rsidR="009B4B34" w:rsidRPr="003F0E44" w:rsidSect="00750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CB4"/>
    <w:rsid w:val="001F31F8"/>
    <w:rsid w:val="00233541"/>
    <w:rsid w:val="002775F6"/>
    <w:rsid w:val="00313CB4"/>
    <w:rsid w:val="003361F4"/>
    <w:rsid w:val="003F0E44"/>
    <w:rsid w:val="00480C7B"/>
    <w:rsid w:val="004B3EC7"/>
    <w:rsid w:val="004F58AF"/>
    <w:rsid w:val="0053453A"/>
    <w:rsid w:val="00557083"/>
    <w:rsid w:val="006751FF"/>
    <w:rsid w:val="006C7DBD"/>
    <w:rsid w:val="006F64FA"/>
    <w:rsid w:val="00750A1A"/>
    <w:rsid w:val="009B4B34"/>
    <w:rsid w:val="00A32E9F"/>
    <w:rsid w:val="00A866EF"/>
    <w:rsid w:val="00AD4C2F"/>
    <w:rsid w:val="00B07464"/>
    <w:rsid w:val="00CB6BF5"/>
    <w:rsid w:val="00E711C5"/>
    <w:rsid w:val="00F0019A"/>
    <w:rsid w:val="00F054CA"/>
    <w:rsid w:val="00F1494E"/>
    <w:rsid w:val="00FB25CC"/>
    <w:rsid w:val="00FB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A1A"/>
    <w:rPr>
      <w:rFonts w:ascii="Tahoma" w:hAnsi="Tahom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5708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8</Words>
  <Characters>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TURGAYYAGMUROGLU.COM</dc:creator>
  <cp:keywords>www.sorubak.com</cp:keywords>
  <dc:description>www.sorubak.com</dc:description>
  <cp:lastModifiedBy>Dogan</cp:lastModifiedBy>
  <cp:revision>www.sorubak.com</cp:revision>
  <cp:lastPrinted>2007-09-29T13:37:00Z</cp:lastPrinted>
  <dcterms:created xsi:type="dcterms:W3CDTF">2013-09-26T09:09:00Z</dcterms:created>
  <dcterms:modified xsi:type="dcterms:W3CDTF">2013-10-01T21:07:00Z</dcterms:modified>
  <cp:category>www.sorubak.com</cp:category>
</cp:coreProperties>
</file>